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046CF" w14:textId="5578D523" w:rsidR="00EB2571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DYNELEY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17956FF7" w14:textId="10856E3D" w:rsidR="00EB2571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2C594FF6" w14:textId="77777777" w:rsidR="00EB2571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5D6542" w14:textId="77777777" w:rsidR="00EB2571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28D77" w14:textId="77777777" w:rsidR="00EB2571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Aberford, Yorkshire,</w:t>
      </w:r>
    </w:p>
    <w:p w14:paraId="6FF9C4B3" w14:textId="77777777" w:rsidR="00EB2571" w:rsidRPr="000066FC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William Hopton(q.v.).</w:t>
      </w:r>
    </w:p>
    <w:p w14:paraId="5BFC0940" w14:textId="77777777" w:rsidR="00EB2571" w:rsidRDefault="00EB2571" w:rsidP="00EB2571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(Calendar of Inquisitions Post Mortem 1 Edward V to Richard III, vol.XXV 1483-5,</w:t>
      </w:r>
    </w:p>
    <w:p w14:paraId="6EFBD0C3" w14:textId="77777777" w:rsidR="00EB2571" w:rsidRDefault="00EB2571" w:rsidP="00EB2571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ed. Gordon McKelvie, pub. The Boydell Press 2021, pp.6-7)</w:t>
      </w:r>
    </w:p>
    <w:p w14:paraId="4D84B3FD" w14:textId="77777777" w:rsidR="00EB2571" w:rsidRDefault="00EB2571" w:rsidP="00EB257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6F9C128" w14:textId="77777777" w:rsidR="00EB2571" w:rsidRDefault="00EB2571" w:rsidP="00EB257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67409F9" w14:textId="77777777" w:rsidR="00EB2571" w:rsidRPr="000066FC" w:rsidRDefault="00EB2571" w:rsidP="00EB25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23 June 2021</w:t>
      </w:r>
    </w:p>
    <w:p w14:paraId="488ADC47" w14:textId="0CAF8BC6" w:rsidR="00BA00AB" w:rsidRPr="00EB257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2571" w:rsidSect="00EB25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6FEF" w14:textId="77777777" w:rsidR="00EB2571" w:rsidRDefault="00EB2571" w:rsidP="009139A6">
      <w:r>
        <w:separator/>
      </w:r>
    </w:p>
  </w:endnote>
  <w:endnote w:type="continuationSeparator" w:id="0">
    <w:p w14:paraId="64671650" w14:textId="77777777" w:rsidR="00EB2571" w:rsidRDefault="00EB25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E2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B3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87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58C7" w14:textId="77777777" w:rsidR="00EB2571" w:rsidRDefault="00EB2571" w:rsidP="009139A6">
      <w:r>
        <w:separator/>
      </w:r>
    </w:p>
  </w:footnote>
  <w:footnote w:type="continuationSeparator" w:id="0">
    <w:p w14:paraId="279805AC" w14:textId="77777777" w:rsidR="00EB2571" w:rsidRDefault="00EB25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EA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29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61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57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257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8FC93"/>
  <w15:chartTrackingRefBased/>
  <w15:docId w15:val="{DC66BA8B-0591-4FD3-8B52-D10F65373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2021-06-23T14:58:00Z</dcterms:created>
  <dcterms:modified xsi:type="dcterms:W3CDTF">2021-06-23T14:59:00Z</dcterms:modified>
</cp:coreProperties>
</file>